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160"/>
        <w:gridCol w:w="1711"/>
        <w:gridCol w:w="1079"/>
        <w:gridCol w:w="181"/>
        <w:gridCol w:w="270"/>
        <w:gridCol w:w="630"/>
        <w:gridCol w:w="1350"/>
        <w:gridCol w:w="629"/>
        <w:gridCol w:w="1261"/>
        <w:gridCol w:w="1530"/>
      </w:tblGrid>
      <w:tr w:rsidR="00AC783C" w:rsidRPr="00CD1B7B" w14:paraId="235FAC76" w14:textId="77777777" w:rsidTr="005C212B">
        <w:trPr>
          <w:trHeight w:val="1605"/>
          <w:jc w:val="center"/>
        </w:trPr>
        <w:tc>
          <w:tcPr>
            <w:tcW w:w="2700" w:type="dxa"/>
            <w:gridSpan w:val="2"/>
            <w:tcBorders>
              <w:right w:val="nil"/>
            </w:tcBorders>
          </w:tcPr>
          <w:p w14:paraId="25CE7245" w14:textId="77777777" w:rsidR="00AC783C" w:rsidRPr="00CD1B7B" w:rsidRDefault="00AC783C" w:rsidP="00D601FE">
            <w:pPr>
              <w:spacing w:before="40"/>
              <w:rPr>
                <w:rFonts w:asciiTheme="minorHAnsi" w:hAnsiTheme="minorHAnsi"/>
              </w:rPr>
            </w:pPr>
          </w:p>
          <w:p w14:paraId="2331C367" w14:textId="3DD2B920" w:rsidR="00AC783C" w:rsidRPr="005C212B" w:rsidRDefault="00AC783C" w:rsidP="00D601FE">
            <w:pPr>
              <w:spacing w:before="40"/>
              <w:jc w:val="center"/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inline distT="0" distB="0" distL="0" distR="0" wp14:anchorId="4DB8945D" wp14:editId="6DCE1592">
                  <wp:extent cx="1423358" cy="1181819"/>
                  <wp:effectExtent l="0" t="0" r="5715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358" cy="1181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OLE_LINK1"/>
            <w:bookmarkStart w:id="1" w:name="OLE_LINK2"/>
            <w:bookmarkStart w:id="2" w:name="OLE_LINK5"/>
            <w:bookmarkStart w:id="3" w:name="OLE_LINK6"/>
          </w:p>
        </w:tc>
        <w:bookmarkEnd w:id="0"/>
        <w:bookmarkEnd w:id="1"/>
        <w:tc>
          <w:tcPr>
            <w:tcW w:w="8641" w:type="dxa"/>
            <w:gridSpan w:val="9"/>
            <w:tcBorders>
              <w:left w:val="nil"/>
            </w:tcBorders>
          </w:tcPr>
          <w:p w14:paraId="29A3A676" w14:textId="633C87E3" w:rsidR="00D601FE" w:rsidRPr="00D601FE" w:rsidRDefault="00AC783C" w:rsidP="00D601FE">
            <w:pPr>
              <w:spacing w:before="80" w:after="240"/>
              <w:textAlignment w:val="baseline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DF0BCD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Individual §401 Water Quality Certification </w:t>
            </w:r>
            <w:r w:rsidR="00FB027C" w:rsidRPr="00DF0BCD">
              <w:rPr>
                <w:rFonts w:ascii="Arial" w:eastAsia="Arial" w:hAnsi="Arial" w:cs="Arial"/>
                <w:b/>
                <w:color w:val="000000"/>
                <w:sz w:val="28"/>
              </w:rPr>
              <w:t>Request Form</w:t>
            </w:r>
          </w:p>
          <w:p w14:paraId="6C5D2A45" w14:textId="1F4A9CD3" w:rsidR="009A5F96" w:rsidRPr="00D601FE" w:rsidRDefault="00352368" w:rsidP="00D601FE">
            <w:pPr>
              <w:spacing w:before="24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More information regarding federal regulation 40 CFR 121 and the</w:t>
            </w:r>
            <w:r w:rsidR="00082DAE">
              <w:rPr>
                <w:rFonts w:asciiTheme="minorHAnsi" w:hAnsiTheme="minorHAnsi" w:cstheme="minorHAnsi"/>
                <w:sz w:val="22"/>
                <w:szCs w:val="18"/>
              </w:rPr>
              <w:t xml:space="preserve"> nine components listed </w:t>
            </w:r>
            <w:r w:rsidR="00FB027C">
              <w:rPr>
                <w:rFonts w:asciiTheme="minorHAnsi" w:hAnsiTheme="minorHAnsi" w:cstheme="minorHAnsi"/>
                <w:sz w:val="22"/>
                <w:szCs w:val="18"/>
              </w:rPr>
              <w:t xml:space="preserve">in </w:t>
            </w:r>
            <w:r w:rsidR="00082DAE">
              <w:rPr>
                <w:rFonts w:asciiTheme="minorHAnsi" w:hAnsiTheme="minorHAnsi" w:cstheme="minorHAnsi"/>
                <w:sz w:val="22"/>
                <w:szCs w:val="18"/>
              </w:rPr>
              <w:t>th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is</w:t>
            </w:r>
            <w:r w:rsidR="00082DAE">
              <w:rPr>
                <w:rFonts w:asciiTheme="minorHAnsi" w:hAnsiTheme="minorHAnsi" w:cstheme="minorHAnsi"/>
                <w:sz w:val="22"/>
                <w:szCs w:val="18"/>
              </w:rPr>
              <w:t xml:space="preserve"> form </w:t>
            </w:r>
            <w:r w:rsidR="00FB027C">
              <w:rPr>
                <w:rFonts w:asciiTheme="minorHAnsi" w:hAnsiTheme="minorHAnsi" w:cstheme="minorHAnsi"/>
                <w:sz w:val="22"/>
                <w:szCs w:val="18"/>
              </w:rPr>
              <w:t>may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 be </w:t>
            </w:r>
            <w:r w:rsidR="00082DAE">
              <w:rPr>
                <w:rFonts w:asciiTheme="minorHAnsi" w:hAnsiTheme="minorHAnsi" w:cstheme="minorHAnsi"/>
                <w:sz w:val="22"/>
                <w:szCs w:val="18"/>
              </w:rPr>
              <w:t xml:space="preserve">viewed 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on the </w:t>
            </w:r>
            <w:hyperlink r:id="rId13" w:history="1">
              <w:r w:rsidR="00733C94" w:rsidRPr="00232126">
                <w:rPr>
                  <w:rStyle w:val="Hyperlink"/>
                  <w:rFonts w:asciiTheme="minorHAnsi" w:hAnsiTheme="minorHAnsi" w:cstheme="minorHAnsi"/>
                  <w:sz w:val="22"/>
                  <w:szCs w:val="18"/>
                </w:rPr>
                <w:t>U.S. EPA Overview of §401 Certification</w:t>
              </w:r>
            </w:hyperlink>
            <w:r w:rsidRPr="00132CE8">
              <w:rPr>
                <w:rFonts w:asciiTheme="minorHAnsi" w:hAnsiTheme="minorHAnsi" w:cstheme="minorHAnsi"/>
                <w:sz w:val="22"/>
                <w:szCs w:val="18"/>
              </w:rPr>
              <w:t xml:space="preserve"> webpage.</w:t>
            </w:r>
          </w:p>
          <w:p w14:paraId="195F4360" w14:textId="5005E035" w:rsidR="009A5F96" w:rsidRPr="00D601FE" w:rsidRDefault="00B65D57" w:rsidP="00D601FE">
            <w:pPr>
              <w:pStyle w:val="CommentText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This form may be used to request </w:t>
            </w:r>
            <w:r w:rsidR="00FB027C" w:rsidRPr="00FB027C">
              <w:rPr>
                <w:rFonts w:asciiTheme="minorHAnsi" w:hAnsiTheme="minorHAnsi" w:cstheme="minorHAnsi"/>
                <w:sz w:val="22"/>
                <w:szCs w:val="18"/>
              </w:rPr>
              <w:t xml:space="preserve">§401 Water Quality Certification 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and </w:t>
            </w:r>
            <w:r w:rsidR="00CA4178">
              <w:rPr>
                <w:rFonts w:asciiTheme="minorHAnsi" w:hAnsiTheme="minorHAnsi" w:cstheme="minorHAnsi"/>
                <w:sz w:val="22"/>
                <w:szCs w:val="18"/>
              </w:rPr>
              <w:t>submitted to the Division of Mine Permits</w:t>
            </w:r>
            <w:r w:rsidR="009A5F96" w:rsidRPr="006D7FF0">
              <w:rPr>
                <w:rFonts w:asciiTheme="minorHAnsi" w:hAnsiTheme="minorHAnsi" w:cstheme="minorHAnsi"/>
                <w:sz w:val="22"/>
                <w:szCs w:val="18"/>
              </w:rPr>
              <w:t xml:space="preserve"> and to the licensing or permitting Federal agency</w:t>
            </w:r>
            <w:r w:rsidR="009A5F96">
              <w:rPr>
                <w:rFonts w:asciiTheme="minorHAnsi" w:hAnsiTheme="minorHAnsi" w:cstheme="minorHAnsi"/>
                <w:sz w:val="22"/>
                <w:szCs w:val="18"/>
              </w:rPr>
              <w:t xml:space="preserve">. </w:t>
            </w:r>
            <w:r w:rsidR="00352368">
              <w:rPr>
                <w:rStyle w:val="Hyperlink"/>
                <w:rFonts w:asciiTheme="minorHAnsi" w:hAnsiTheme="minorHAnsi" w:cstheme="minorHAnsi"/>
                <w:bCs/>
                <w:color w:val="auto"/>
                <w:sz w:val="22"/>
                <w:szCs w:val="22"/>
                <w:u w:val="none"/>
              </w:rPr>
              <w:t>For</w:t>
            </w:r>
            <w:r w:rsidR="00F12F99" w:rsidRPr="00F12F99">
              <w:rPr>
                <w:rStyle w:val="Hyperlink"/>
                <w:rFonts w:asciiTheme="minorHAnsi" w:hAnsiTheme="minorHAnsi" w:cstheme="minorHAnsi"/>
                <w:bCs/>
                <w:color w:val="auto"/>
                <w:sz w:val="22"/>
                <w:szCs w:val="22"/>
                <w:u w:val="none"/>
              </w:rPr>
              <w:t xml:space="preserve"> </w:t>
            </w:r>
            <w:r w:rsidR="00352368">
              <w:rPr>
                <w:rStyle w:val="Hyperlink"/>
                <w:rFonts w:asciiTheme="minorHAnsi" w:hAnsiTheme="minorHAnsi" w:cstheme="minorHAnsi"/>
                <w:bCs/>
                <w:color w:val="auto"/>
                <w:sz w:val="22"/>
                <w:szCs w:val="22"/>
                <w:u w:val="none"/>
              </w:rPr>
              <w:t xml:space="preserve">the </w:t>
            </w:r>
            <w:r w:rsidR="00F12F99" w:rsidRPr="00F12F99">
              <w:rPr>
                <w:rStyle w:val="Hyperlink"/>
                <w:rFonts w:asciiTheme="minorHAnsi" w:hAnsiTheme="minorHAnsi" w:cstheme="minorHAnsi"/>
                <w:bCs/>
                <w:color w:val="auto"/>
                <w:sz w:val="22"/>
                <w:szCs w:val="22"/>
                <w:u w:val="none"/>
              </w:rPr>
              <w:t>U.S. Army Corps of Engineers contact information, p</w:t>
            </w:r>
            <w:r w:rsidR="009A5F96" w:rsidRPr="00F12F99">
              <w:rPr>
                <w:rFonts w:asciiTheme="minorHAnsi" w:hAnsiTheme="minorHAnsi" w:cstheme="minorHAnsi"/>
                <w:bCs/>
                <w:sz w:val="22"/>
                <w:szCs w:val="18"/>
              </w:rPr>
              <w:t>lea</w:t>
            </w:r>
            <w:r w:rsidR="009A5F96">
              <w:rPr>
                <w:rFonts w:asciiTheme="minorHAnsi" w:hAnsiTheme="minorHAnsi" w:cstheme="minorHAnsi"/>
                <w:sz w:val="22"/>
                <w:szCs w:val="18"/>
              </w:rPr>
              <w:t>se rev</w:t>
            </w:r>
            <w:r w:rsidR="009A5F96" w:rsidRPr="004435D5">
              <w:rPr>
                <w:rFonts w:asciiTheme="minorHAnsi" w:hAnsiTheme="minorHAnsi" w:cstheme="minorHAnsi"/>
                <w:sz w:val="22"/>
                <w:szCs w:val="18"/>
              </w:rPr>
              <w:t>iew the</w:t>
            </w:r>
            <w:hyperlink r:id="rId14" w:history="1">
              <w:r w:rsidR="00F12F99" w:rsidRPr="004435D5">
                <w:rPr>
                  <w:rStyle w:val="Hyperlink"/>
                  <w:rFonts w:asciiTheme="minorHAnsi" w:hAnsiTheme="minorHAnsi" w:cstheme="minorHAnsi"/>
                  <w:sz w:val="22"/>
                  <w:szCs w:val="18"/>
                </w:rPr>
                <w:t xml:space="preserve"> District map</w:t>
              </w:r>
            </w:hyperlink>
            <w:r w:rsidR="009A5F96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14:paraId="5644AAF7" w14:textId="6BAD87BB" w:rsidR="004E0500" w:rsidRPr="00D601FE" w:rsidRDefault="009A5F96" w:rsidP="00D601FE">
            <w:pPr>
              <w:spacing w:before="24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7AA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Contact </w:t>
            </w:r>
            <w:r w:rsidR="00CA41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Thomas Barbour at </w:t>
            </w:r>
            <w:hyperlink r:id="rId15" w:history="1">
              <w:r w:rsidR="00733C94" w:rsidRPr="00A002EE">
                <w:rPr>
                  <w:rStyle w:val="Hyperlink"/>
                  <w:rFonts w:asciiTheme="minorHAnsi" w:hAnsiTheme="minorHAnsi" w:cstheme="minorHAnsi"/>
                  <w:b/>
                  <w:sz w:val="22"/>
                  <w:szCs w:val="18"/>
                </w:rPr>
                <w:t>Thomas.Barbour@ky.gov</w:t>
              </w:r>
            </w:hyperlink>
            <w:r w:rsidR="00CA41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454676">
              <w:rPr>
                <w:rFonts w:asciiTheme="minorHAnsi" w:hAnsiTheme="minorHAnsi" w:cstheme="minorHAnsi"/>
                <w:b/>
                <w:sz w:val="22"/>
                <w:szCs w:val="22"/>
              </w:rPr>
              <w:t>or 502-</w:t>
            </w:r>
            <w:bookmarkEnd w:id="2"/>
            <w:bookmarkEnd w:id="3"/>
            <w:r w:rsidR="00CA4178">
              <w:rPr>
                <w:rFonts w:asciiTheme="minorHAnsi" w:hAnsiTheme="minorHAnsi" w:cstheme="minorHAnsi"/>
                <w:b/>
                <w:sz w:val="22"/>
                <w:szCs w:val="22"/>
              </w:rPr>
              <w:t>782-6549</w:t>
            </w:r>
            <w:r w:rsidR="00C07D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with any questions.</w:t>
            </w:r>
          </w:p>
        </w:tc>
      </w:tr>
      <w:tr w:rsidR="00C07D3D" w:rsidRPr="00CD1B7B" w14:paraId="50514C54" w14:textId="77777777" w:rsidTr="00E53CF9">
        <w:trPr>
          <w:trHeight w:val="59"/>
          <w:jc w:val="center"/>
        </w:trPr>
        <w:tc>
          <w:tcPr>
            <w:tcW w:w="11341" w:type="dxa"/>
            <w:gridSpan w:val="11"/>
            <w:tcBorders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3F4C5B4" w14:textId="6B5CCDF7" w:rsidR="00C07D3D" w:rsidRPr="003B090F" w:rsidRDefault="00C07D3D" w:rsidP="00E53CF9">
            <w:pPr>
              <w:tabs>
                <w:tab w:val="left" w:pos="1080"/>
              </w:tabs>
              <w:spacing w:before="160" w:after="160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Component (1) - </w:t>
            </w:r>
            <w:r w:rsidRPr="003B090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Identify the project proponent(s) (applicant) and a point of contact</w:t>
            </w:r>
          </w:p>
        </w:tc>
      </w:tr>
      <w:tr w:rsidR="00E25FAC" w:rsidRPr="003A52F1" w14:paraId="3E46A5D3" w14:textId="77777777" w:rsidTr="00E53CF9">
        <w:trPr>
          <w:trHeight w:val="45"/>
          <w:jc w:val="center"/>
        </w:trPr>
        <w:tc>
          <w:tcPr>
            <w:tcW w:w="11341" w:type="dxa"/>
            <w:gridSpan w:val="11"/>
            <w:vAlign w:val="center"/>
          </w:tcPr>
          <w:p w14:paraId="531A9804" w14:textId="5D4EBFFC" w:rsidR="00E25FAC" w:rsidRPr="003A52F1" w:rsidRDefault="00E25FAC" w:rsidP="005C212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Applicant Name:</w:t>
            </w:r>
            <w:bookmarkStart w:id="4" w:name="Text2"/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End w:id="4"/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E25FAC" w:rsidRPr="003A52F1" w14:paraId="68993F59" w14:textId="77777777" w:rsidTr="00E53CF9">
        <w:trPr>
          <w:trHeight w:val="45"/>
          <w:jc w:val="center"/>
        </w:trPr>
        <w:tc>
          <w:tcPr>
            <w:tcW w:w="5941" w:type="dxa"/>
            <w:gridSpan w:val="6"/>
            <w:vAlign w:val="center"/>
          </w:tcPr>
          <w:p w14:paraId="54F2E74B" w14:textId="3193ED6A" w:rsidR="00E25FAC" w:rsidRPr="003A52F1" w:rsidRDefault="00E25FAC" w:rsidP="005C212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Phone No.: 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5400" w:type="dxa"/>
            <w:gridSpan w:val="5"/>
            <w:vAlign w:val="center"/>
          </w:tcPr>
          <w:p w14:paraId="05A0102D" w14:textId="29AE4AC3" w:rsidR="00E25FAC" w:rsidRPr="003A52F1" w:rsidRDefault="00E25FAC" w:rsidP="005C212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E-mail Address: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547004" w:rsidRPr="00CD1B7B" w14:paraId="429B5812" w14:textId="77777777" w:rsidTr="00E53CF9">
        <w:trPr>
          <w:trHeight w:val="95"/>
          <w:jc w:val="center"/>
        </w:trPr>
        <w:tc>
          <w:tcPr>
            <w:tcW w:w="11341" w:type="dxa"/>
            <w:gridSpan w:val="11"/>
            <w:shd w:val="clear" w:color="auto" w:fill="auto"/>
            <w:vAlign w:val="center"/>
          </w:tcPr>
          <w:p w14:paraId="0202DB15" w14:textId="1726C299" w:rsidR="00547004" w:rsidRPr="003B090F" w:rsidRDefault="00547004" w:rsidP="005C212B">
            <w:pPr>
              <w:tabs>
                <w:tab w:val="left" w:pos="108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 </w:t>
            </w:r>
            <w:hyperlink r:id="rId16" w:history="1">
              <w:r w:rsidRPr="00632E82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Application for Permit to Construct Across or Along A Stream and/or Water Quality Certification (Form DOW 7116</w:t>
              </w:r>
              <w:r w:rsidR="000045A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, July 2008</w:t>
              </w:r>
              <w:r w:rsidRPr="00632E82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)</w:t>
              </w:r>
            </w:hyperlink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is r</w: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equired for Individual </w:t>
            </w:r>
            <w:r w:rsidRPr="003C2C6D">
              <w:rPr>
                <w:rFonts w:asciiTheme="minorHAnsi" w:hAnsiTheme="minorHAnsi" w:cstheme="minorHAnsi"/>
                <w:sz w:val="22"/>
                <w:szCs w:val="22"/>
              </w:rPr>
              <w:t>Water Quality Certification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Date submitted: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C07D3D" w:rsidRPr="00CD1B7B" w14:paraId="22CADAAC" w14:textId="77777777" w:rsidTr="00E53CF9">
        <w:trPr>
          <w:trHeight w:val="113"/>
          <w:jc w:val="center"/>
        </w:trPr>
        <w:tc>
          <w:tcPr>
            <w:tcW w:w="11341" w:type="dxa"/>
            <w:gridSpan w:val="11"/>
            <w:shd w:val="clear" w:color="auto" w:fill="F2F2F2" w:themeFill="background1" w:themeFillShade="F2"/>
            <w:vAlign w:val="center"/>
          </w:tcPr>
          <w:p w14:paraId="36F65294" w14:textId="547BCABC" w:rsidR="00C07D3D" w:rsidRPr="003B090F" w:rsidRDefault="00C07D3D" w:rsidP="00E53CF9">
            <w:pPr>
              <w:tabs>
                <w:tab w:val="left" w:pos="432"/>
              </w:tabs>
              <w:spacing w:before="160" w:after="160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Component (2) - Identify the proposed project</w:t>
            </w:r>
          </w:p>
        </w:tc>
      </w:tr>
      <w:tr w:rsidR="00547004" w:rsidRPr="00CD1B7B" w14:paraId="1C73C323" w14:textId="77777777" w:rsidTr="00E53CF9">
        <w:trPr>
          <w:trHeight w:val="45"/>
          <w:jc w:val="center"/>
        </w:trPr>
        <w:tc>
          <w:tcPr>
            <w:tcW w:w="11341" w:type="dxa"/>
            <w:gridSpan w:val="11"/>
            <w:shd w:val="clear" w:color="auto" w:fill="auto"/>
          </w:tcPr>
          <w:p w14:paraId="3E82012C" w14:textId="4E41F358" w:rsidR="00547004" w:rsidRPr="005C212B" w:rsidRDefault="00547004" w:rsidP="005C212B">
            <w:pPr>
              <w:tabs>
                <w:tab w:val="left" w:pos="432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 xml:space="preserve">Brief Description of the activity: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D54FAC" w:rsidRPr="00CD1B7B" w14:paraId="34116A46" w14:textId="77777777" w:rsidTr="00E53CF9">
        <w:trPr>
          <w:trHeight w:val="113"/>
          <w:jc w:val="center"/>
        </w:trPr>
        <w:tc>
          <w:tcPr>
            <w:tcW w:w="11341" w:type="dxa"/>
            <w:gridSpan w:val="11"/>
            <w:shd w:val="clear" w:color="auto" w:fill="F2F2F2" w:themeFill="background1" w:themeFillShade="F2"/>
            <w:vAlign w:val="center"/>
          </w:tcPr>
          <w:p w14:paraId="54F41D35" w14:textId="0543AF6D" w:rsidR="00D54FAC" w:rsidRPr="003B090F" w:rsidRDefault="00D54FAC" w:rsidP="00E53CF9">
            <w:pPr>
              <w:tabs>
                <w:tab w:val="left" w:pos="432"/>
              </w:tabs>
              <w:spacing w:before="160" w:after="160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Component (3) - </w:t>
            </w:r>
            <w:r w:rsidR="00712752"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Identify the applicable federal license or permit</w:t>
            </w:r>
          </w:p>
        </w:tc>
      </w:tr>
      <w:tr w:rsidR="00E53CF9" w:rsidRPr="00CD1B7B" w14:paraId="1448A384" w14:textId="41FCEB49" w:rsidTr="00F81114">
        <w:trPr>
          <w:trHeight w:val="45"/>
          <w:jc w:val="center"/>
        </w:trPr>
        <w:tc>
          <w:tcPr>
            <w:tcW w:w="5490" w:type="dxa"/>
            <w:gridSpan w:val="4"/>
            <w:tcBorders>
              <w:bottom w:val="nil"/>
              <w:right w:val="nil"/>
            </w:tcBorders>
            <w:vAlign w:val="center"/>
          </w:tcPr>
          <w:p w14:paraId="243B5C17" w14:textId="277D47A5" w:rsidR="00E53CF9" w:rsidRPr="005C212B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6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Nationwide Permit (NWP) Permit Number: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306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030813FE" w14:textId="77777777" w:rsidR="00E53CF9" w:rsidRPr="005C212B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  <w:r w:rsidRPr="005C212B">
              <w:rPr>
                <w:rFonts w:asciiTheme="minorHAnsi" w:hAnsiTheme="minorHAnsi" w:cstheme="minorHAnsi"/>
                <w:sz w:val="22"/>
                <w:szCs w:val="22"/>
              </w:rPr>
              <w:t xml:space="preserve"> §404 Individual Permit</w:t>
            </w:r>
          </w:p>
        </w:tc>
        <w:tc>
          <w:tcPr>
            <w:tcW w:w="2791" w:type="dxa"/>
            <w:gridSpan w:val="2"/>
            <w:tcBorders>
              <w:left w:val="nil"/>
              <w:bottom w:val="nil"/>
            </w:tcBorders>
            <w:vAlign w:val="center"/>
          </w:tcPr>
          <w:p w14:paraId="1EDB1488" w14:textId="19EBE9B5" w:rsidR="00E53CF9" w:rsidRPr="005C212B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"/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  <w:r w:rsidRPr="005C212B">
              <w:rPr>
                <w:rFonts w:asciiTheme="minorHAnsi" w:hAnsiTheme="minorHAnsi" w:cstheme="minorHAnsi"/>
                <w:sz w:val="22"/>
                <w:szCs w:val="22"/>
              </w:rPr>
              <w:t xml:space="preserve"> §10 Individual Permit</w:t>
            </w:r>
          </w:p>
        </w:tc>
      </w:tr>
      <w:tr w:rsidR="00E53CF9" w:rsidRPr="00CD1B7B" w14:paraId="6C76E219" w14:textId="32FF2E2E" w:rsidTr="00F81114">
        <w:trPr>
          <w:trHeight w:val="50"/>
          <w:jc w:val="center"/>
        </w:trPr>
        <w:tc>
          <w:tcPr>
            <w:tcW w:w="5490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BCAC1BA" w14:textId="28566BD2" w:rsidR="00E53CF9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 xml:space="preserve"> §</w:t>
            </w:r>
            <w:r w:rsidRPr="005C212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10/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§</w:t>
            </w:r>
            <w:r w:rsidRPr="005C212B">
              <w:rPr>
                <w:rFonts w:asciiTheme="minorHAnsi" w:eastAsia="Arial" w:hAnsiTheme="minorHAnsi" w:cstheme="minorHAnsi"/>
                <w:sz w:val="22"/>
                <w:szCs w:val="22"/>
              </w:rPr>
              <w:t>404 Letter of Permission (LOP)</w:t>
            </w:r>
          </w:p>
        </w:tc>
        <w:tc>
          <w:tcPr>
            <w:tcW w:w="585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29B7647" w14:textId="77777777" w:rsidR="00E53CF9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9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 xml:space="preserve">§10/ §404 </w:t>
            </w:r>
            <w:r w:rsidRPr="005C212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Regional General Permit Number: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4" w:name="Text8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4"/>
          </w:p>
        </w:tc>
      </w:tr>
      <w:tr w:rsidR="00E53CF9" w:rsidRPr="00CD1B7B" w14:paraId="474277C9" w14:textId="67BD9F31" w:rsidTr="00F81114">
        <w:trPr>
          <w:trHeight w:val="50"/>
          <w:jc w:val="center"/>
        </w:trPr>
        <w:tc>
          <w:tcPr>
            <w:tcW w:w="5490" w:type="dxa"/>
            <w:gridSpan w:val="4"/>
            <w:tcBorders>
              <w:top w:val="nil"/>
              <w:right w:val="nil"/>
            </w:tcBorders>
            <w:vAlign w:val="center"/>
          </w:tcPr>
          <w:p w14:paraId="7AD7E393" w14:textId="5D698152" w:rsidR="00E53CF9" w:rsidRPr="005C212B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7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5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Federal Energy Regulatory Commission</w:t>
            </w:r>
          </w:p>
        </w:tc>
        <w:tc>
          <w:tcPr>
            <w:tcW w:w="5851" w:type="dxa"/>
            <w:gridSpan w:val="7"/>
            <w:tcBorders>
              <w:top w:val="nil"/>
              <w:left w:val="nil"/>
            </w:tcBorders>
            <w:vAlign w:val="center"/>
          </w:tcPr>
          <w:p w14:paraId="7090F982" w14:textId="77777777" w:rsidR="00E53CF9" w:rsidRPr="005C212B" w:rsidRDefault="00E53CF9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0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6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TVA 26a Permit</w:t>
            </w:r>
          </w:p>
        </w:tc>
      </w:tr>
      <w:tr w:rsidR="00D54FAC" w:rsidRPr="00CD1B7B" w14:paraId="764DEC4E" w14:textId="77777777" w:rsidTr="00E53CF9">
        <w:trPr>
          <w:trHeight w:val="45"/>
          <w:jc w:val="center"/>
        </w:trPr>
        <w:tc>
          <w:tcPr>
            <w:tcW w:w="11341" w:type="dxa"/>
            <w:gridSpan w:val="11"/>
            <w:shd w:val="clear" w:color="auto" w:fill="F2F2F2" w:themeFill="background1" w:themeFillShade="F2"/>
            <w:vAlign w:val="center"/>
          </w:tcPr>
          <w:p w14:paraId="41B5CB88" w14:textId="6D89D051" w:rsidR="00D54FAC" w:rsidRPr="003B090F" w:rsidRDefault="00D54FAC" w:rsidP="005C212B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Component (4) – </w:t>
            </w:r>
            <w:r w:rsidR="00712752" w:rsidRPr="003B090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Identify the location and nature of any potential discharge that may result from the proposed project and the location of receiving waters</w:t>
            </w:r>
          </w:p>
        </w:tc>
      </w:tr>
      <w:tr w:rsidR="00CA64BE" w:rsidRPr="00CD1B7B" w14:paraId="22D848BC" w14:textId="77777777" w:rsidTr="00E53CF9">
        <w:trPr>
          <w:trHeight w:val="68"/>
          <w:jc w:val="center"/>
        </w:trPr>
        <w:tc>
          <w:tcPr>
            <w:tcW w:w="540" w:type="dxa"/>
            <w:tcBorders>
              <w:right w:val="nil"/>
            </w:tcBorders>
            <w:shd w:val="clear" w:color="auto" w:fill="auto"/>
            <w:vAlign w:val="center"/>
          </w:tcPr>
          <w:p w14:paraId="2B0E4BAF" w14:textId="522667A3" w:rsidR="00CA64BE" w:rsidRPr="003B090F" w:rsidDel="00CA64BE" w:rsidRDefault="00CA64BE" w:rsidP="00E53CF9">
            <w:pPr>
              <w:spacing w:before="80"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>4a.</w:t>
            </w:r>
          </w:p>
        </w:tc>
        <w:tc>
          <w:tcPr>
            <w:tcW w:w="5131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A69BAE" w14:textId="2F5171E0" w:rsidR="00CA64BE" w:rsidRPr="003B090F" w:rsidRDefault="00CA64BE" w:rsidP="00E53CF9">
            <w:pPr>
              <w:spacing w:before="80"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>Linear feet of stream impacts:</w:t>
            </w:r>
            <w:r w:rsidR="00AC783C"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670" w:type="dxa"/>
            <w:gridSpan w:val="6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307A80" w14:textId="43EA55DB" w:rsidR="00CA64BE" w:rsidRPr="003B090F" w:rsidRDefault="00D92D62" w:rsidP="00E53CF9">
            <w:pPr>
              <w:tabs>
                <w:tab w:val="left" w:pos="270"/>
              </w:tabs>
              <w:spacing w:before="80" w:after="80"/>
              <w:ind w:left="270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Acreage of wetland</w: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 impacts: 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81114" w:rsidRPr="00CD1B7B" w14:paraId="25A9F04C" w14:textId="77777777" w:rsidTr="00DE7892">
        <w:trPr>
          <w:trHeight w:val="45"/>
          <w:jc w:val="center"/>
        </w:trPr>
        <w:tc>
          <w:tcPr>
            <w:tcW w:w="540" w:type="dxa"/>
            <w:tcBorders>
              <w:right w:val="nil"/>
            </w:tcBorders>
            <w:shd w:val="clear" w:color="auto" w:fill="auto"/>
            <w:vAlign w:val="center"/>
          </w:tcPr>
          <w:p w14:paraId="656570DD" w14:textId="1F2F60A7" w:rsidR="00F81114" w:rsidRPr="003B090F" w:rsidRDefault="00F81114" w:rsidP="00E53CF9">
            <w:pPr>
              <w:spacing w:before="80"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4b. </w:t>
            </w:r>
          </w:p>
        </w:tc>
        <w:tc>
          <w:tcPr>
            <w:tcW w:w="10801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D1CCC8" w14:textId="2AF7D19B" w:rsidR="00F81114" w:rsidRPr="003B090F" w:rsidRDefault="00F81114" w:rsidP="00E53CF9">
            <w:pPr>
              <w:tabs>
                <w:tab w:val="left" w:pos="270"/>
              </w:tabs>
              <w:spacing w:before="80" w:after="80"/>
              <w:ind w:left="270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Surface Water Body Name: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81114" w:rsidRPr="00CD1B7B" w14:paraId="2D5E4A13" w14:textId="77777777" w:rsidTr="00B14B08">
        <w:trPr>
          <w:trHeight w:val="45"/>
          <w:jc w:val="center"/>
        </w:trPr>
        <w:tc>
          <w:tcPr>
            <w:tcW w:w="540" w:type="dxa"/>
            <w:tcBorders>
              <w:right w:val="nil"/>
            </w:tcBorders>
            <w:shd w:val="clear" w:color="auto" w:fill="auto"/>
            <w:vAlign w:val="center"/>
          </w:tcPr>
          <w:p w14:paraId="2BF5E730" w14:textId="4E5B655A" w:rsidR="00F81114" w:rsidRDefault="00F81114" w:rsidP="00E53CF9">
            <w:pPr>
              <w:spacing w:before="80"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4c.</w:t>
            </w:r>
          </w:p>
        </w:tc>
        <w:tc>
          <w:tcPr>
            <w:tcW w:w="10801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74351" w14:textId="739DBF94" w:rsidR="00F81114" w:rsidRPr="003B090F" w:rsidRDefault="00F81114" w:rsidP="00E53CF9">
            <w:pPr>
              <w:tabs>
                <w:tab w:val="left" w:pos="270"/>
              </w:tabs>
              <w:spacing w:before="80" w:after="80"/>
              <w:ind w:left="270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Latitude &amp; Longitude (decimal degrees): 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D54FAC" w:rsidRPr="00CD1B7B" w14:paraId="26C11E40" w14:textId="77777777" w:rsidTr="00E53CF9">
        <w:trPr>
          <w:trHeight w:val="45"/>
          <w:jc w:val="center"/>
        </w:trPr>
        <w:tc>
          <w:tcPr>
            <w:tcW w:w="11341" w:type="dxa"/>
            <w:gridSpan w:val="11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23B7F" w14:textId="46CAA182" w:rsidR="00D54FAC" w:rsidRPr="003B090F" w:rsidRDefault="00D54FAC" w:rsidP="005C212B">
            <w:pPr>
              <w:tabs>
                <w:tab w:val="left" w:pos="432"/>
                <w:tab w:val="left" w:pos="1080"/>
              </w:tabs>
              <w:spacing w:before="20" w:after="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Component (5) – </w:t>
            </w:r>
            <w:r w:rsidR="00712752"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Include a description of any methods and means proposed to monitor the discharge and the equipment or measures planned to treat, control, or manage the discharge</w:t>
            </w:r>
          </w:p>
        </w:tc>
      </w:tr>
      <w:tr w:rsidR="00547004" w:rsidRPr="00CD1B7B" w14:paraId="2BE952DA" w14:textId="77777777" w:rsidTr="00E53CF9">
        <w:trPr>
          <w:trHeight w:val="18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5883D" w14:textId="688EECAD" w:rsidR="00547004" w:rsidRPr="003B090F" w:rsidRDefault="00547004" w:rsidP="00E53CF9">
            <w:pPr>
              <w:spacing w:before="80" w:after="80" w:line="204" w:lineRule="exac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8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4129B2" w14:textId="7CC775FA" w:rsidR="00547004" w:rsidRPr="003B090F" w:rsidRDefault="004C40FE" w:rsidP="00E53CF9">
            <w:pPr>
              <w:spacing w:before="80" w:after="8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Brief d</w:t>
            </w:r>
            <w:r w:rsidR="00547004" w:rsidRPr="003B090F">
              <w:rPr>
                <w:rFonts w:asciiTheme="minorHAnsi" w:hAnsiTheme="minorHAnsi" w:cstheme="minorHAnsi"/>
                <w:sz w:val="22"/>
                <w:szCs w:val="22"/>
              </w:rPr>
              <w:t>escription of best management practices (BMPs) to be implemented to minimize the impacts to surface</w:t>
            </w:r>
            <w:r w:rsidR="00547004">
              <w:rPr>
                <w:rFonts w:asciiTheme="minorHAnsi" w:hAnsiTheme="minorHAnsi" w:cstheme="minorHAnsi"/>
                <w:sz w:val="22"/>
                <w:szCs w:val="22"/>
              </w:rPr>
              <w:t xml:space="preserve"> waters, including sediment</w:t>
            </w:r>
            <w:r w:rsidR="00547004"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 and erosion control measures</w:t>
            </w:r>
            <w:r w:rsidR="00547004">
              <w:rPr>
                <w:rFonts w:asciiTheme="minorHAnsi" w:hAnsiTheme="minorHAnsi" w:cstheme="minorHAnsi"/>
                <w:sz w:val="22"/>
                <w:szCs w:val="22"/>
              </w:rPr>
              <w:t xml:space="preserve">.: 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D54FAC" w:rsidRPr="00CD1B7B" w14:paraId="36A93B5D" w14:textId="77777777" w:rsidTr="005C212B">
        <w:trPr>
          <w:trHeight w:val="190"/>
          <w:jc w:val="center"/>
        </w:trPr>
        <w:tc>
          <w:tcPr>
            <w:tcW w:w="11341" w:type="dxa"/>
            <w:gridSpan w:val="11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1319E" w14:textId="770B18EA" w:rsidR="00D54FAC" w:rsidRPr="003B090F" w:rsidRDefault="00D54FAC" w:rsidP="005C212B">
            <w:pPr>
              <w:tabs>
                <w:tab w:val="left" w:pos="432"/>
              </w:tabs>
              <w:spacing w:before="20" w:after="20"/>
              <w:jc w:val="both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Component (6) - </w:t>
            </w:r>
            <w:r w:rsidR="00712752"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Include a list of all other federal, interstate, tribal, state, territorial, or local agency authorizations required for the proposed project, including all approvals or denials already received</w:t>
            </w:r>
          </w:p>
        </w:tc>
      </w:tr>
      <w:tr w:rsidR="000A2834" w:rsidRPr="00CD1B7B" w14:paraId="26FF50FE" w14:textId="77777777" w:rsidTr="00E53CF9">
        <w:trPr>
          <w:trHeight w:val="50"/>
          <w:jc w:val="center"/>
        </w:trPr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58119" w14:textId="649AF227" w:rsidR="000A2834" w:rsidRPr="003B090F" w:rsidDel="00BB0318" w:rsidRDefault="000A2834" w:rsidP="00E53CF9">
            <w:pPr>
              <w:spacing w:before="80" w:after="8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Authorization/ Permit Name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D2213" w14:textId="281CE452" w:rsidR="000A2834" w:rsidRPr="003B090F" w:rsidRDefault="000A2834" w:rsidP="00E53CF9">
            <w:pPr>
              <w:spacing w:before="80" w:after="8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Issuing Agency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49A8579" w14:textId="4DFF220A" w:rsidR="000A2834" w:rsidRPr="003B090F" w:rsidRDefault="000A2834" w:rsidP="00E53CF9">
            <w:pPr>
              <w:spacing w:before="80" w:after="8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Status (approved, denied, application submitted)</w:t>
            </w:r>
          </w:p>
        </w:tc>
      </w:tr>
      <w:tr w:rsidR="00C604C8" w:rsidRPr="00CD1B7B" w14:paraId="21FEA6F1" w14:textId="77777777" w:rsidTr="00E53CF9">
        <w:trPr>
          <w:trHeight w:val="59"/>
          <w:jc w:val="center"/>
        </w:trPr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F88A" w14:textId="0F4D025B" w:rsidR="00C604C8" w:rsidRPr="003B090F" w:rsidRDefault="00BF300D" w:rsidP="00E53CF9">
            <w:pPr>
              <w:tabs>
                <w:tab w:val="left" w:pos="2160"/>
              </w:tabs>
              <w:spacing w:before="80" w:after="8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Stream Construction Permit</w:t>
            </w:r>
          </w:p>
        </w:tc>
        <w:tc>
          <w:tcPr>
            <w:tcW w:w="216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97CF7" w14:textId="045E245E" w:rsidR="00C604C8" w:rsidRPr="003B090F" w:rsidRDefault="00BF300D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DOW</w:t>
            </w:r>
          </w:p>
        </w:tc>
        <w:tc>
          <w:tcPr>
            <w:tcW w:w="477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7959EEC" w14:textId="7CD84911" w:rsidR="00C604C8" w:rsidRPr="003B090F" w:rsidRDefault="005C212B" w:rsidP="00E53CF9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7516F6" w:rsidRPr="00CD1B7B" w14:paraId="2DEB9374" w14:textId="77777777" w:rsidTr="005C212B">
        <w:trPr>
          <w:trHeight w:val="632"/>
          <w:jc w:val="center"/>
        </w:trPr>
        <w:tc>
          <w:tcPr>
            <w:tcW w:w="9811" w:type="dxa"/>
            <w:gridSpan w:val="10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BC7E06F" w14:textId="77777777" w:rsidR="007516F6" w:rsidRDefault="007516F6" w:rsidP="005C212B">
            <w:pPr>
              <w:spacing w:before="20" w:after="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Component (7) -</w:t>
            </w:r>
            <w:r w:rsidRPr="003B090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Include documentation that a pre-filing meeting request was submitted to the certifying authority at least 30 days prior to submitting the certification request</w:t>
            </w:r>
            <w:r w:rsidR="002C4EF1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463365F6" w14:textId="0F2E536A" w:rsidR="002C4EF1" w:rsidRPr="000045A5" w:rsidRDefault="002C4EF1" w:rsidP="005C212B">
            <w:pPr>
              <w:spacing w:before="20" w:after="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4EF1">
              <w:rPr>
                <w:rFonts w:asciiTheme="minorHAnsi" w:hAnsiTheme="minorHAnsi" w:cstheme="minorHAnsi"/>
                <w:sz w:val="22"/>
                <w:szCs w:val="22"/>
              </w:rPr>
              <w:t xml:space="preserve">[This can include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email containing the </w:t>
            </w:r>
            <w:r w:rsidRPr="002C4EF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Application for Permit to Construct Across or Along </w:t>
            </w:r>
            <w:proofErr w:type="gramStart"/>
            <w:r w:rsidRPr="002C4EF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</w:t>
            </w:r>
            <w:proofErr w:type="gramEnd"/>
            <w:r w:rsidRPr="002C4EF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Stream and/or Water Quality Certification (Form DOW 7116</w:t>
            </w:r>
            <w:r w:rsidR="00294BE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July 2008</w:t>
            </w:r>
            <w:r w:rsidRPr="002C4EF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  <w:r w:rsidRPr="002C4EF1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</w:rPr>
              <w:t>]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3E68791" w14:textId="0CE639E7" w:rsidR="007516F6" w:rsidRPr="003B090F" w:rsidRDefault="00E53CF9" w:rsidP="00D54FA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7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16F6" w:rsidRPr="00DF0BCD">
              <w:rPr>
                <w:rFonts w:asciiTheme="minorHAnsi" w:hAnsiTheme="minorHAnsi" w:cstheme="minorHAnsi"/>
                <w:sz w:val="22"/>
                <w:szCs w:val="22"/>
              </w:rPr>
              <w:t>Attached</w:t>
            </w:r>
          </w:p>
        </w:tc>
      </w:tr>
      <w:tr w:rsidR="00D54FAC" w:rsidRPr="00CD1B7B" w14:paraId="15CCA71F" w14:textId="77777777" w:rsidTr="00EF4C49">
        <w:trPr>
          <w:trHeight w:val="230"/>
          <w:jc w:val="center"/>
        </w:trPr>
        <w:tc>
          <w:tcPr>
            <w:tcW w:w="11341" w:type="dxa"/>
            <w:gridSpan w:val="11"/>
            <w:shd w:val="clear" w:color="auto" w:fill="F2F2F2" w:themeFill="background1" w:themeFillShade="F2"/>
            <w:vAlign w:val="center"/>
          </w:tcPr>
          <w:p w14:paraId="41849172" w14:textId="5D42F4A1" w:rsidR="00D54FAC" w:rsidRPr="003B090F" w:rsidRDefault="00D54FAC" w:rsidP="005C212B">
            <w:pPr>
              <w:tabs>
                <w:tab w:val="left" w:pos="432"/>
              </w:tabs>
              <w:spacing w:before="20" w:after="20"/>
              <w:jc w:val="both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Components (8) and (9) </w:t>
            </w:r>
            <w:r w:rsidR="00712752"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12752" w:rsidRPr="003B090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‘</w:t>
            </w:r>
            <w:r w:rsidRPr="003B090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The project proponent hereby certifies that all information contained herein is true, accurate, and complete to the best of my knowledge and belief’</w:t>
            </w:r>
            <w:r w:rsidRPr="003B09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; and </w:t>
            </w:r>
            <w:r w:rsidRPr="003B090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‘The project proponent hereby requests that the certifying authority review and take action on this CWA 401 certification request within the applicable reasonable period of time.’</w:t>
            </w:r>
          </w:p>
        </w:tc>
      </w:tr>
      <w:tr w:rsidR="00D54FAC" w:rsidRPr="00CD1B7B" w14:paraId="510B7E45" w14:textId="77777777" w:rsidTr="00EF4C49">
        <w:trPr>
          <w:trHeight w:val="365"/>
          <w:jc w:val="center"/>
        </w:trPr>
        <w:tc>
          <w:tcPr>
            <w:tcW w:w="4411" w:type="dxa"/>
            <w:gridSpan w:val="3"/>
            <w:tcBorders>
              <w:right w:val="nil"/>
            </w:tcBorders>
            <w:vAlign w:val="center"/>
          </w:tcPr>
          <w:p w14:paraId="67340888" w14:textId="77777777" w:rsidR="00D54FAC" w:rsidRPr="003B090F" w:rsidRDefault="00D54FAC" w:rsidP="00EF4C49">
            <w:pPr>
              <w:spacing w:before="160" w:after="160"/>
              <w:ind w:left="216" w:hanging="2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eastAsia="Arial" w:hAnsiTheme="minorHAnsi" w:cstheme="minorHAnsi"/>
                <w:sz w:val="22"/>
                <w:szCs w:val="22"/>
              </w:rPr>
              <w:t>Print Project Proponent Name (applicant):</w:t>
            </w:r>
          </w:p>
        </w:tc>
        <w:tc>
          <w:tcPr>
            <w:tcW w:w="6930" w:type="dxa"/>
            <w:gridSpan w:val="8"/>
            <w:tcBorders>
              <w:left w:val="nil"/>
            </w:tcBorders>
            <w:vAlign w:val="center"/>
          </w:tcPr>
          <w:p w14:paraId="5238330E" w14:textId="68E0AC53" w:rsidR="00D54FAC" w:rsidRPr="003B090F" w:rsidRDefault="005C212B" w:rsidP="00EF4C49">
            <w:pPr>
              <w:spacing w:before="160" w:after="160"/>
              <w:ind w:left="216" w:hanging="2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B798C" w:rsidRPr="00CD1B7B" w14:paraId="5551FF96" w14:textId="77777777" w:rsidTr="00EF4C49">
        <w:trPr>
          <w:trHeight w:val="1022"/>
          <w:jc w:val="center"/>
        </w:trPr>
        <w:tc>
          <w:tcPr>
            <w:tcW w:w="4411" w:type="dxa"/>
            <w:gridSpan w:val="3"/>
            <w:tcBorders>
              <w:right w:val="nil"/>
            </w:tcBorders>
            <w:vAlign w:val="center"/>
          </w:tcPr>
          <w:p w14:paraId="40F80345" w14:textId="2B019B30" w:rsidR="00D54FAC" w:rsidRPr="003B090F" w:rsidRDefault="00D54FAC" w:rsidP="00EF4C49">
            <w:pPr>
              <w:spacing w:before="240" w:after="20"/>
              <w:ind w:left="216" w:hanging="2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Project Proponent </w:t>
            </w:r>
            <w:r w:rsidR="00712752" w:rsidRPr="003B090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B090F">
              <w:rPr>
                <w:rFonts w:asciiTheme="minorHAnsi" w:eastAsia="Arial" w:hAnsiTheme="minorHAnsi" w:cstheme="minorHAnsi"/>
                <w:sz w:val="22"/>
                <w:szCs w:val="22"/>
              </w:rPr>
              <w:t>ignature (applicant):</w:t>
            </w:r>
          </w:p>
        </w:tc>
        <w:tc>
          <w:tcPr>
            <w:tcW w:w="3510" w:type="dxa"/>
            <w:gridSpan w:val="5"/>
            <w:tcBorders>
              <w:left w:val="nil"/>
              <w:right w:val="nil"/>
            </w:tcBorders>
            <w:vAlign w:val="center"/>
          </w:tcPr>
          <w:p w14:paraId="05A23E9E" w14:textId="0E047AAE" w:rsidR="00D54FAC" w:rsidRPr="003B090F" w:rsidRDefault="00733C94" w:rsidP="00EF4C49">
            <w:pPr>
              <w:spacing w:before="240" w:after="20"/>
              <w:ind w:left="216" w:hanging="2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698431755" w:edGrp="everyone"/>
            <w:r>
              <w:rPr>
                <w:rFonts w:asciiTheme="minorHAnsi" w:hAnsiTheme="minorHAnsi" w:cstheme="minorHAnsi"/>
                <w:sz w:val="22"/>
                <w:szCs w:val="22"/>
              </w:rPr>
              <w:pict w14:anchorId="5DF991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alt="Microsoft Office Signature Line..." style="width:169.5pt;height:84.5pt">
                  <v:imagedata r:id="rId17" o:title=""/>
                  <o:lock v:ext="edit" ungrouping="t" rotation="t" cropping="t" verticies="t" text="t" grouping="t"/>
                  <o:signatureline v:ext="edit" id="{969DF436-DB80-488A-85E4-B1289E6DB3F3}" provid="{00000000-0000-0000-0000-000000000000}" issignatureline="t"/>
                </v:shape>
              </w:pict>
            </w:r>
            <w:permEnd w:id="1698431755"/>
          </w:p>
        </w:tc>
        <w:tc>
          <w:tcPr>
            <w:tcW w:w="3420" w:type="dxa"/>
            <w:gridSpan w:val="3"/>
            <w:tcBorders>
              <w:left w:val="nil"/>
            </w:tcBorders>
            <w:vAlign w:val="center"/>
          </w:tcPr>
          <w:p w14:paraId="3C48F0FD" w14:textId="30C92BD2" w:rsidR="00D54FAC" w:rsidRPr="003B090F" w:rsidRDefault="00D54FAC" w:rsidP="00EF4C49">
            <w:pPr>
              <w:spacing w:before="240" w:after="20"/>
              <w:ind w:left="216" w:hanging="2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  <w:r w:rsidR="0035236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5C212B" w:rsidRPr="005C212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4DEA8CA" w14:textId="00BC6257" w:rsidR="00ED09EC" w:rsidRPr="00CD1B7B" w:rsidRDefault="00C053F0" w:rsidP="00C13A9E">
      <w:pPr>
        <w:spacing w:before="120"/>
        <w:jc w:val="center"/>
        <w:rPr>
          <w:rFonts w:asciiTheme="minorHAnsi" w:hAnsiTheme="minorHAnsi"/>
        </w:rPr>
      </w:pPr>
      <w:r w:rsidRPr="00454676">
        <w:rPr>
          <w:rFonts w:asciiTheme="minorHAnsi" w:hAnsiTheme="minorHAnsi" w:cstheme="minorHAnsi"/>
          <w:b/>
          <w:sz w:val="24"/>
          <w:szCs w:val="24"/>
        </w:rPr>
        <w:t xml:space="preserve">Submit the completed form and attachments through email to </w:t>
      </w:r>
      <w:hyperlink r:id="rId18" w:history="1">
        <w:r w:rsidR="00CA4178" w:rsidRPr="00FD7F24">
          <w:rPr>
            <w:rStyle w:val="Hyperlink"/>
            <w:rFonts w:asciiTheme="minorHAnsi" w:hAnsiTheme="minorHAnsi" w:cstheme="minorHAnsi"/>
            <w:b/>
            <w:bCs/>
            <w:sz w:val="24"/>
            <w:szCs w:val="24"/>
          </w:rPr>
          <w:t>Thomas.Barbour@ky.gov</w:t>
        </w:r>
      </w:hyperlink>
      <w:r w:rsidRPr="00454676">
        <w:rPr>
          <w:rFonts w:asciiTheme="minorHAnsi" w:hAnsiTheme="minorHAnsi" w:cstheme="minorHAnsi"/>
          <w:b/>
          <w:sz w:val="24"/>
          <w:szCs w:val="24"/>
        </w:rPr>
        <w:t>.</w:t>
      </w:r>
    </w:p>
    <w:sectPr w:rsidR="00ED09EC" w:rsidRPr="00CD1B7B" w:rsidSect="005C212B">
      <w:headerReference w:type="default" r:id="rId19"/>
      <w:footerReference w:type="even" r:id="rId20"/>
      <w:footerReference w:type="default" r:id="rId21"/>
      <w:pgSz w:w="12240" w:h="15840" w:code="1"/>
      <w:pgMar w:top="547" w:right="1080" w:bottom="547" w:left="1080" w:header="432" w:footer="40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CBF5E" w14:textId="77777777" w:rsidR="0056290E" w:rsidRDefault="0056290E">
      <w:r>
        <w:separator/>
      </w:r>
    </w:p>
  </w:endnote>
  <w:endnote w:type="continuationSeparator" w:id="0">
    <w:p w14:paraId="5DF3B847" w14:textId="77777777" w:rsidR="0056290E" w:rsidRDefault="0056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6D97" w14:textId="2E786101" w:rsidR="00AB0237" w:rsidRPr="00302484" w:rsidRDefault="00AB0237" w:rsidP="00143B7E">
    <w:pPr>
      <w:pStyle w:val="Footer"/>
      <w:tabs>
        <w:tab w:val="clear" w:pos="4320"/>
        <w:tab w:val="clear" w:pos="8640"/>
        <w:tab w:val="right" w:pos="10620"/>
      </w:tabs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CE01" w14:textId="4CB973FD" w:rsidR="00AB0237" w:rsidRPr="005C212B" w:rsidRDefault="0052465F" w:rsidP="005C212B">
    <w:pPr>
      <w:pStyle w:val="Footer"/>
    </w:pPr>
    <w:r>
      <w:t>March 202</w:t>
    </w:r>
    <w:r w:rsidR="008D2238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D31DD" w14:textId="77777777" w:rsidR="0056290E" w:rsidRDefault="0056290E">
      <w:r>
        <w:separator/>
      </w:r>
    </w:p>
  </w:footnote>
  <w:footnote w:type="continuationSeparator" w:id="0">
    <w:p w14:paraId="6B1090B2" w14:textId="77777777" w:rsidR="0056290E" w:rsidRDefault="00562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8B24" w14:textId="77777777" w:rsidR="00AB0237" w:rsidRDefault="00AB0237" w:rsidP="00C07D3D">
    <w:pPr>
      <w:pStyle w:val="Header"/>
      <w:tabs>
        <w:tab w:val="left" w:pos="270"/>
      </w:tabs>
      <w:ind w:left="2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626C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DE71B50"/>
    <w:multiLevelType w:val="hybridMultilevel"/>
    <w:tmpl w:val="01B016C6"/>
    <w:lvl w:ilvl="0" w:tplc="A490A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00B70"/>
    <w:multiLevelType w:val="hybridMultilevel"/>
    <w:tmpl w:val="CD32B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17403"/>
    <w:multiLevelType w:val="hybridMultilevel"/>
    <w:tmpl w:val="01B016C6"/>
    <w:lvl w:ilvl="0" w:tplc="A490A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A72ED"/>
    <w:multiLevelType w:val="multilevel"/>
    <w:tmpl w:val="6C405832"/>
    <w:lvl w:ilvl="0">
      <w:start w:val="1"/>
      <w:numFmt w:val="decimal"/>
      <w:lvlText w:val="(%1)"/>
      <w:lvlJc w:val="left"/>
      <w:pPr>
        <w:tabs>
          <w:tab w:val="left" w:pos="360"/>
        </w:tabs>
        <w:ind w:left="0" w:firstLine="0"/>
      </w:pPr>
      <w:rPr>
        <w:rFonts w:ascii="Times New Roman" w:eastAsia="Times New Roman" w:hAnsi="Times New Roman"/>
        <w:strike w:val="0"/>
        <w:dstrike w:val="0"/>
        <w:color w:val="000000"/>
        <w:spacing w:val="0"/>
        <w:w w:val="100"/>
        <w:sz w:val="24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5A63A5A"/>
    <w:multiLevelType w:val="multilevel"/>
    <w:tmpl w:val="58A410FC"/>
    <w:lvl w:ilvl="0">
      <w:start w:val="1"/>
      <w:numFmt w:val="decimal"/>
      <w:lvlText w:val="(%1)"/>
      <w:lvlJc w:val="left"/>
      <w:pPr>
        <w:tabs>
          <w:tab w:val="left" w:pos="360"/>
        </w:tabs>
        <w:ind w:left="0" w:firstLine="0"/>
      </w:pPr>
      <w:rPr>
        <w:rFonts w:ascii="Arial" w:eastAsia="Times New Roman" w:hAnsi="Arial" w:cs="Arial" w:hint="default"/>
        <w:strike w:val="0"/>
        <w:dstrike w:val="0"/>
        <w:color w:val="000000"/>
        <w:spacing w:val="0"/>
        <w:w w:val="100"/>
        <w:sz w:val="22"/>
        <w:szCs w:val="22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CAA281D"/>
    <w:multiLevelType w:val="hybridMultilevel"/>
    <w:tmpl w:val="0F7C89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6764455E"/>
    <w:multiLevelType w:val="multilevel"/>
    <w:tmpl w:val="D612147C"/>
    <w:lvl w:ilvl="0">
      <w:start w:val="1"/>
      <w:numFmt w:val="decimal"/>
      <w:lvlText w:val="(%1)"/>
      <w:lvlJc w:val="left"/>
      <w:pPr>
        <w:tabs>
          <w:tab w:val="left" w:pos="360"/>
        </w:tabs>
        <w:ind w:left="0" w:firstLine="0"/>
      </w:pPr>
      <w:rPr>
        <w:rFonts w:ascii="Times New Roman" w:eastAsia="Times New Roman" w:hAnsi="Times New Roman"/>
        <w:strike w:val="0"/>
        <w:dstrike w:val="0"/>
        <w:color w:val="000000"/>
        <w:spacing w:val="0"/>
        <w:w w:val="100"/>
        <w:sz w:val="24"/>
        <w:u w:val="none"/>
        <w:effect w:val="none"/>
        <w:vertAlign w:val="baseline"/>
        <w:lang w:val="en-US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B69404C"/>
    <w:multiLevelType w:val="multilevel"/>
    <w:tmpl w:val="D612147C"/>
    <w:lvl w:ilvl="0">
      <w:start w:val="1"/>
      <w:numFmt w:val="decimal"/>
      <w:lvlText w:val="(%1)"/>
      <w:lvlJc w:val="left"/>
      <w:pPr>
        <w:tabs>
          <w:tab w:val="left" w:pos="360"/>
        </w:tabs>
        <w:ind w:left="0" w:firstLine="0"/>
      </w:pPr>
      <w:rPr>
        <w:rFonts w:ascii="Times New Roman" w:eastAsia="Times New Roman" w:hAnsi="Times New Roman"/>
        <w:strike w:val="0"/>
        <w:dstrike w:val="0"/>
        <w:color w:val="000000"/>
        <w:spacing w:val="0"/>
        <w:w w:val="100"/>
        <w:sz w:val="24"/>
        <w:u w:val="none"/>
        <w:effect w:val="none"/>
        <w:vertAlign w:val="baseline"/>
        <w:lang w:val="en-US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027101564">
    <w:abstractNumId w:val="0"/>
  </w:num>
  <w:num w:numId="2" w16cid:durableId="1651789983">
    <w:abstractNumId w:val="1"/>
  </w:num>
  <w:num w:numId="3" w16cid:durableId="1533348912">
    <w:abstractNumId w:val="3"/>
  </w:num>
  <w:num w:numId="4" w16cid:durableId="37126993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44946769">
    <w:abstractNumId w:val="6"/>
  </w:num>
  <w:num w:numId="6" w16cid:durableId="4980830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123647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77867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86385684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C7B"/>
    <w:rsid w:val="000045A5"/>
    <w:rsid w:val="000559F9"/>
    <w:rsid w:val="000720BD"/>
    <w:rsid w:val="00082DAE"/>
    <w:rsid w:val="0009044A"/>
    <w:rsid w:val="000A2834"/>
    <w:rsid w:val="000A4066"/>
    <w:rsid w:val="000A6096"/>
    <w:rsid w:val="000A6AF6"/>
    <w:rsid w:val="000B0D94"/>
    <w:rsid w:val="000C7B21"/>
    <w:rsid w:val="000F09E8"/>
    <w:rsid w:val="000F7343"/>
    <w:rsid w:val="00102D4A"/>
    <w:rsid w:val="0010716E"/>
    <w:rsid w:val="00113910"/>
    <w:rsid w:val="00130E83"/>
    <w:rsid w:val="00130FD8"/>
    <w:rsid w:val="00142B02"/>
    <w:rsid w:val="00143B7E"/>
    <w:rsid w:val="00143CC0"/>
    <w:rsid w:val="0015009E"/>
    <w:rsid w:val="0016674F"/>
    <w:rsid w:val="001700C3"/>
    <w:rsid w:val="001B228F"/>
    <w:rsid w:val="001C0B40"/>
    <w:rsid w:val="001C5097"/>
    <w:rsid w:val="001D1248"/>
    <w:rsid w:val="001D20C8"/>
    <w:rsid w:val="001D2471"/>
    <w:rsid w:val="001D5D33"/>
    <w:rsid w:val="001F5715"/>
    <w:rsid w:val="00202898"/>
    <w:rsid w:val="00212186"/>
    <w:rsid w:val="0021739B"/>
    <w:rsid w:val="002214CE"/>
    <w:rsid w:val="0023042E"/>
    <w:rsid w:val="00257A4F"/>
    <w:rsid w:val="00294BE8"/>
    <w:rsid w:val="002A5778"/>
    <w:rsid w:val="002A776B"/>
    <w:rsid w:val="002B798C"/>
    <w:rsid w:val="002C0396"/>
    <w:rsid w:val="002C4EF1"/>
    <w:rsid w:val="002D614B"/>
    <w:rsid w:val="002E3EAB"/>
    <w:rsid w:val="002F0F91"/>
    <w:rsid w:val="002F1609"/>
    <w:rsid w:val="002F4BF7"/>
    <w:rsid w:val="002F51D4"/>
    <w:rsid w:val="00300BD9"/>
    <w:rsid w:val="00302484"/>
    <w:rsid w:val="003445D8"/>
    <w:rsid w:val="00352368"/>
    <w:rsid w:val="003628C1"/>
    <w:rsid w:val="00374C17"/>
    <w:rsid w:val="0037546A"/>
    <w:rsid w:val="00386E16"/>
    <w:rsid w:val="003876A3"/>
    <w:rsid w:val="00392018"/>
    <w:rsid w:val="003A1669"/>
    <w:rsid w:val="003B090F"/>
    <w:rsid w:val="003C2C6D"/>
    <w:rsid w:val="003D04F7"/>
    <w:rsid w:val="003F544C"/>
    <w:rsid w:val="004128C3"/>
    <w:rsid w:val="00423272"/>
    <w:rsid w:val="00425A36"/>
    <w:rsid w:val="00427278"/>
    <w:rsid w:val="004435D5"/>
    <w:rsid w:val="00450F58"/>
    <w:rsid w:val="00454013"/>
    <w:rsid w:val="00454676"/>
    <w:rsid w:val="00455722"/>
    <w:rsid w:val="00467C7B"/>
    <w:rsid w:val="00467E41"/>
    <w:rsid w:val="00491701"/>
    <w:rsid w:val="00491D9A"/>
    <w:rsid w:val="004B2325"/>
    <w:rsid w:val="004B4622"/>
    <w:rsid w:val="004C40FE"/>
    <w:rsid w:val="004E0500"/>
    <w:rsid w:val="004F7603"/>
    <w:rsid w:val="00505761"/>
    <w:rsid w:val="0052199A"/>
    <w:rsid w:val="0052465F"/>
    <w:rsid w:val="00534A9F"/>
    <w:rsid w:val="00545DFD"/>
    <w:rsid w:val="00547004"/>
    <w:rsid w:val="00547AAE"/>
    <w:rsid w:val="00554AA8"/>
    <w:rsid w:val="00557514"/>
    <w:rsid w:val="0056290E"/>
    <w:rsid w:val="00581B8E"/>
    <w:rsid w:val="0058320D"/>
    <w:rsid w:val="00587A6B"/>
    <w:rsid w:val="00595CE0"/>
    <w:rsid w:val="005A6CCD"/>
    <w:rsid w:val="005C05D0"/>
    <w:rsid w:val="005C212B"/>
    <w:rsid w:val="005D3DBF"/>
    <w:rsid w:val="005E4EE9"/>
    <w:rsid w:val="005E77B9"/>
    <w:rsid w:val="0060072D"/>
    <w:rsid w:val="00606AC2"/>
    <w:rsid w:val="0061403F"/>
    <w:rsid w:val="00632E82"/>
    <w:rsid w:val="00634B1F"/>
    <w:rsid w:val="0063616F"/>
    <w:rsid w:val="00655CCD"/>
    <w:rsid w:val="00696082"/>
    <w:rsid w:val="006B6B0A"/>
    <w:rsid w:val="006C0234"/>
    <w:rsid w:val="006C51EE"/>
    <w:rsid w:val="006D3581"/>
    <w:rsid w:val="006D4D64"/>
    <w:rsid w:val="00710AA7"/>
    <w:rsid w:val="00712752"/>
    <w:rsid w:val="00714B6E"/>
    <w:rsid w:val="0072385C"/>
    <w:rsid w:val="00724810"/>
    <w:rsid w:val="00733C94"/>
    <w:rsid w:val="007516F6"/>
    <w:rsid w:val="007568DA"/>
    <w:rsid w:val="00760652"/>
    <w:rsid w:val="00763FEB"/>
    <w:rsid w:val="00766E65"/>
    <w:rsid w:val="0077582D"/>
    <w:rsid w:val="00791563"/>
    <w:rsid w:val="00797E7D"/>
    <w:rsid w:val="007A145B"/>
    <w:rsid w:val="007B1AC9"/>
    <w:rsid w:val="007E02FC"/>
    <w:rsid w:val="007E4E5C"/>
    <w:rsid w:val="007F2306"/>
    <w:rsid w:val="007F5172"/>
    <w:rsid w:val="00813252"/>
    <w:rsid w:val="008170AD"/>
    <w:rsid w:val="0085023F"/>
    <w:rsid w:val="008511FB"/>
    <w:rsid w:val="00863D8C"/>
    <w:rsid w:val="00874DEC"/>
    <w:rsid w:val="008865F7"/>
    <w:rsid w:val="00892004"/>
    <w:rsid w:val="00895CC2"/>
    <w:rsid w:val="008969A0"/>
    <w:rsid w:val="008A7F11"/>
    <w:rsid w:val="008B17FA"/>
    <w:rsid w:val="008B286C"/>
    <w:rsid w:val="008C14B6"/>
    <w:rsid w:val="008C7487"/>
    <w:rsid w:val="008D2238"/>
    <w:rsid w:val="008D3272"/>
    <w:rsid w:val="008D3AC8"/>
    <w:rsid w:val="008D5D68"/>
    <w:rsid w:val="008E7DB0"/>
    <w:rsid w:val="008F496C"/>
    <w:rsid w:val="0090214F"/>
    <w:rsid w:val="00902D43"/>
    <w:rsid w:val="009038F8"/>
    <w:rsid w:val="00907AF4"/>
    <w:rsid w:val="00920BA1"/>
    <w:rsid w:val="009375FF"/>
    <w:rsid w:val="00937B6B"/>
    <w:rsid w:val="00950DB5"/>
    <w:rsid w:val="00981278"/>
    <w:rsid w:val="009A0C80"/>
    <w:rsid w:val="009A5F96"/>
    <w:rsid w:val="009B0BC9"/>
    <w:rsid w:val="009B38CD"/>
    <w:rsid w:val="009C42E8"/>
    <w:rsid w:val="009D0167"/>
    <w:rsid w:val="009D3675"/>
    <w:rsid w:val="009E2707"/>
    <w:rsid w:val="009E3280"/>
    <w:rsid w:val="009F6A6B"/>
    <w:rsid w:val="00A0641C"/>
    <w:rsid w:val="00A117FE"/>
    <w:rsid w:val="00A27BED"/>
    <w:rsid w:val="00A459A6"/>
    <w:rsid w:val="00A7099E"/>
    <w:rsid w:val="00A71BAD"/>
    <w:rsid w:val="00A805BC"/>
    <w:rsid w:val="00A82AFD"/>
    <w:rsid w:val="00A95CDC"/>
    <w:rsid w:val="00AA1173"/>
    <w:rsid w:val="00AA2EA3"/>
    <w:rsid w:val="00AB0237"/>
    <w:rsid w:val="00AB3C68"/>
    <w:rsid w:val="00AB4F4F"/>
    <w:rsid w:val="00AC783C"/>
    <w:rsid w:val="00AC7C86"/>
    <w:rsid w:val="00AD754B"/>
    <w:rsid w:val="00AF6180"/>
    <w:rsid w:val="00B25F6B"/>
    <w:rsid w:val="00B30DA0"/>
    <w:rsid w:val="00B366F3"/>
    <w:rsid w:val="00B564DB"/>
    <w:rsid w:val="00B6002D"/>
    <w:rsid w:val="00B65D57"/>
    <w:rsid w:val="00B907E0"/>
    <w:rsid w:val="00BB0318"/>
    <w:rsid w:val="00BD23A0"/>
    <w:rsid w:val="00BD2EDF"/>
    <w:rsid w:val="00BD65AC"/>
    <w:rsid w:val="00BE2A0B"/>
    <w:rsid w:val="00BF0468"/>
    <w:rsid w:val="00BF300D"/>
    <w:rsid w:val="00C00874"/>
    <w:rsid w:val="00C01630"/>
    <w:rsid w:val="00C053F0"/>
    <w:rsid w:val="00C07D07"/>
    <w:rsid w:val="00C07D3D"/>
    <w:rsid w:val="00C13A9E"/>
    <w:rsid w:val="00C23232"/>
    <w:rsid w:val="00C604C8"/>
    <w:rsid w:val="00C60A28"/>
    <w:rsid w:val="00C7675E"/>
    <w:rsid w:val="00CA4178"/>
    <w:rsid w:val="00CA64BE"/>
    <w:rsid w:val="00CB00EF"/>
    <w:rsid w:val="00CB340B"/>
    <w:rsid w:val="00CC2A55"/>
    <w:rsid w:val="00CD1B7B"/>
    <w:rsid w:val="00CD6607"/>
    <w:rsid w:val="00CE1097"/>
    <w:rsid w:val="00D0210E"/>
    <w:rsid w:val="00D20188"/>
    <w:rsid w:val="00D21C19"/>
    <w:rsid w:val="00D246FE"/>
    <w:rsid w:val="00D3379D"/>
    <w:rsid w:val="00D4071F"/>
    <w:rsid w:val="00D45CCF"/>
    <w:rsid w:val="00D54FAC"/>
    <w:rsid w:val="00D601FE"/>
    <w:rsid w:val="00D777B7"/>
    <w:rsid w:val="00D92D62"/>
    <w:rsid w:val="00DA306D"/>
    <w:rsid w:val="00DB16D6"/>
    <w:rsid w:val="00DC74D7"/>
    <w:rsid w:val="00DF10AC"/>
    <w:rsid w:val="00DF1428"/>
    <w:rsid w:val="00E11217"/>
    <w:rsid w:val="00E25FAC"/>
    <w:rsid w:val="00E33CAF"/>
    <w:rsid w:val="00E35225"/>
    <w:rsid w:val="00E53CF9"/>
    <w:rsid w:val="00E6689D"/>
    <w:rsid w:val="00E75E5F"/>
    <w:rsid w:val="00E764A0"/>
    <w:rsid w:val="00E764C1"/>
    <w:rsid w:val="00E85BDD"/>
    <w:rsid w:val="00EA655F"/>
    <w:rsid w:val="00EA65F0"/>
    <w:rsid w:val="00EB4A51"/>
    <w:rsid w:val="00EC655A"/>
    <w:rsid w:val="00ED09EC"/>
    <w:rsid w:val="00ED5885"/>
    <w:rsid w:val="00EF4C49"/>
    <w:rsid w:val="00F07446"/>
    <w:rsid w:val="00F077E0"/>
    <w:rsid w:val="00F12F99"/>
    <w:rsid w:val="00F15E33"/>
    <w:rsid w:val="00F20D22"/>
    <w:rsid w:val="00F2627B"/>
    <w:rsid w:val="00F53571"/>
    <w:rsid w:val="00F76FC1"/>
    <w:rsid w:val="00F81114"/>
    <w:rsid w:val="00F919C8"/>
    <w:rsid w:val="00FA4110"/>
    <w:rsid w:val="00FA7401"/>
    <w:rsid w:val="00FB027C"/>
    <w:rsid w:val="00FB4B97"/>
    <w:rsid w:val="00FB60FA"/>
    <w:rsid w:val="00FC01BC"/>
    <w:rsid w:val="00FC43A7"/>
    <w:rsid w:val="00FD0678"/>
    <w:rsid w:val="00FE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D57729"/>
  <w15:docId w15:val="{46D878A7-A9C7-4E94-8C3F-0733C1C6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38F8"/>
  </w:style>
  <w:style w:type="paragraph" w:styleId="Heading1">
    <w:name w:val="heading 1"/>
    <w:basedOn w:val="Normal"/>
    <w:next w:val="Normal"/>
    <w:link w:val="Heading1Char"/>
    <w:qFormat/>
    <w:rsid w:val="00D3379D"/>
    <w:pPr>
      <w:keepNext/>
      <w:jc w:val="both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rsid w:val="00D3379D"/>
    <w:pPr>
      <w:keepNext/>
      <w:tabs>
        <w:tab w:val="center" w:pos="5400"/>
      </w:tabs>
      <w:suppressAutoHyphens/>
      <w:jc w:val="center"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rsid w:val="00D3379D"/>
    <w:pPr>
      <w:keepNext/>
      <w:tabs>
        <w:tab w:val="center" w:pos="5400"/>
      </w:tabs>
      <w:suppressAutoHyphens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D3379D"/>
    <w:pPr>
      <w:keepNext/>
      <w:tabs>
        <w:tab w:val="left" w:pos="720"/>
        <w:tab w:val="center" w:pos="5400"/>
      </w:tabs>
      <w:suppressAutoHyphens/>
      <w:outlineLvl w:val="3"/>
    </w:pPr>
    <w:rPr>
      <w:rFonts w:ascii="Arial" w:hAnsi="Arial"/>
      <w:b/>
      <w:spacing w:val="-4"/>
      <w:sz w:val="32"/>
    </w:rPr>
  </w:style>
  <w:style w:type="paragraph" w:styleId="Heading5">
    <w:name w:val="heading 5"/>
    <w:basedOn w:val="Normal"/>
    <w:next w:val="Normal"/>
    <w:qFormat/>
    <w:rsid w:val="00D3379D"/>
    <w:pPr>
      <w:keepNext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rsid w:val="00D3379D"/>
    <w:pPr>
      <w:keepNext/>
      <w:tabs>
        <w:tab w:val="center" w:pos="5400"/>
      </w:tabs>
      <w:suppressAutoHyphens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D3379D"/>
    <w:pPr>
      <w:keepNext/>
      <w:tabs>
        <w:tab w:val="center" w:pos="5400"/>
      </w:tabs>
      <w:suppressAutoHyphens/>
      <w:jc w:val="center"/>
      <w:outlineLvl w:val="6"/>
    </w:pPr>
    <w:rPr>
      <w:b/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37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3379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D3379D"/>
    <w:pPr>
      <w:jc w:val="both"/>
    </w:pPr>
    <w:rPr>
      <w:rFonts w:ascii="Arial" w:hAnsi="Arial"/>
      <w:sz w:val="16"/>
    </w:rPr>
  </w:style>
  <w:style w:type="paragraph" w:styleId="DocumentMap">
    <w:name w:val="Document Map"/>
    <w:basedOn w:val="Normal"/>
    <w:semiHidden/>
    <w:rsid w:val="00D3379D"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sid w:val="00D3379D"/>
    <w:pPr>
      <w:tabs>
        <w:tab w:val="center" w:pos="5400"/>
      </w:tabs>
      <w:suppressAutoHyphens/>
    </w:pPr>
    <w:rPr>
      <w:rFonts w:ascii="Arial" w:hAnsi="Arial"/>
      <w:b/>
      <w:spacing w:val="-2"/>
      <w:sz w:val="24"/>
    </w:rPr>
  </w:style>
  <w:style w:type="paragraph" w:styleId="BodyTextIndent">
    <w:name w:val="Body Text Indent"/>
    <w:basedOn w:val="Normal"/>
    <w:rsid w:val="00D3379D"/>
    <w:pPr>
      <w:tabs>
        <w:tab w:val="center" w:pos="5400"/>
      </w:tabs>
      <w:suppressAutoHyphens/>
      <w:ind w:left="1440" w:hanging="720"/>
    </w:pPr>
    <w:rPr>
      <w:rFonts w:ascii="Arial" w:hAnsi="Arial"/>
      <w:b/>
      <w:spacing w:val="-2"/>
      <w:sz w:val="24"/>
    </w:rPr>
  </w:style>
  <w:style w:type="paragraph" w:styleId="BodyTextIndent2">
    <w:name w:val="Body Text Indent 2"/>
    <w:basedOn w:val="Normal"/>
    <w:rsid w:val="00D3379D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</w:tabs>
      <w:suppressAutoHyphens/>
      <w:ind w:left="1440" w:hanging="1440"/>
      <w:jc w:val="both"/>
    </w:pPr>
    <w:rPr>
      <w:rFonts w:ascii="Courier New" w:hAnsi="Courier New"/>
      <w:spacing w:val="-2"/>
    </w:rPr>
  </w:style>
  <w:style w:type="character" w:styleId="Hyperlink">
    <w:name w:val="Hyperlink"/>
    <w:basedOn w:val="DefaultParagraphFont"/>
    <w:rsid w:val="00D3379D"/>
    <w:rPr>
      <w:color w:val="0000FF"/>
      <w:u w:val="single"/>
    </w:rPr>
  </w:style>
  <w:style w:type="paragraph" w:styleId="BlockText">
    <w:name w:val="Block Text"/>
    <w:basedOn w:val="Normal"/>
    <w:rsid w:val="00D3379D"/>
    <w:pPr>
      <w:widowControl w:val="0"/>
      <w:tabs>
        <w:tab w:val="left" w:pos="-720"/>
        <w:tab w:val="left" w:pos="0"/>
        <w:tab w:val="left" w:pos="720"/>
        <w:tab w:val="left" w:pos="1440"/>
        <w:tab w:val="left" w:pos="2280"/>
        <w:tab w:val="left" w:pos="6120"/>
        <w:tab w:val="left" w:pos="7320"/>
      </w:tabs>
      <w:suppressAutoHyphens/>
      <w:ind w:left="720" w:right="-432" w:hanging="1152"/>
      <w:jc w:val="both"/>
    </w:pPr>
    <w:rPr>
      <w:rFonts w:ascii="Courier" w:hAnsi="Courier"/>
      <w:spacing w:val="-2"/>
    </w:rPr>
  </w:style>
  <w:style w:type="paragraph" w:styleId="ListParagraph">
    <w:name w:val="List Paragraph"/>
    <w:basedOn w:val="Normal"/>
    <w:uiPriority w:val="34"/>
    <w:qFormat/>
    <w:rsid w:val="00A7099E"/>
    <w:pPr>
      <w:spacing w:before="120" w:after="120"/>
      <w:ind w:left="720"/>
      <w:contextualSpacing/>
    </w:pPr>
    <w:rPr>
      <w:sz w:val="22"/>
    </w:rPr>
  </w:style>
  <w:style w:type="character" w:customStyle="1" w:styleId="Heading1Char">
    <w:name w:val="Heading 1 Char"/>
    <w:basedOn w:val="DefaultParagraphFont"/>
    <w:link w:val="Heading1"/>
    <w:rsid w:val="008C7487"/>
    <w:rPr>
      <w:rFonts w:ascii="Arial" w:hAnsi="Arial"/>
      <w:b/>
    </w:rPr>
  </w:style>
  <w:style w:type="character" w:styleId="PlaceholderText">
    <w:name w:val="Placeholder Text"/>
    <w:basedOn w:val="DefaultParagraphFont"/>
    <w:uiPriority w:val="99"/>
    <w:semiHidden/>
    <w:rsid w:val="008D3272"/>
    <w:rPr>
      <w:color w:val="808080"/>
    </w:rPr>
  </w:style>
  <w:style w:type="character" w:styleId="FollowedHyperlink">
    <w:name w:val="FollowedHyperlink"/>
    <w:basedOn w:val="DefaultParagraphFont"/>
    <w:semiHidden/>
    <w:unhideWhenUsed/>
    <w:rsid w:val="00BF0468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F49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F496C"/>
  </w:style>
  <w:style w:type="character" w:customStyle="1" w:styleId="CommentTextChar">
    <w:name w:val="Comment Text Char"/>
    <w:basedOn w:val="DefaultParagraphFont"/>
    <w:link w:val="CommentText"/>
    <w:rsid w:val="008F496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96C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8F49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F49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07D3D"/>
  </w:style>
  <w:style w:type="character" w:customStyle="1" w:styleId="FooterChar">
    <w:name w:val="Footer Char"/>
    <w:basedOn w:val="DefaultParagraphFont"/>
    <w:link w:val="Footer"/>
    <w:uiPriority w:val="99"/>
    <w:rsid w:val="00B6002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02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pa.gov/cwa-401" TargetMode="External"/><Relationship Id="rId18" Type="http://schemas.openxmlformats.org/officeDocument/2006/relationships/hyperlink" Target="mailto:Thomas.Barbour@ky.gov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s://eec.ky.gov/Environmental-Protection/Water/FloodDrought/Documents/StreamConstructionApplicationPackage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homas.Barbour@ky.gov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ec.ky.gov/Environmental-Protection/Water/PermitCert/WQ401Cert/Documents/Kentucky%20USACE%20Districts%20Map.pdf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wder\Local%20Settings\Temporary%20Internet%20Files\OLKE1\NOI-CM_May2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_x0020_Name xmlns="20c7d2fa-52dd-4805-8eb4-6c1693657881">NOI-SWCA</Doc_x0020_Name>
    <Program xmlns="20c7d2fa-52dd-4805-8eb4-6c1693657881">Kentucky Pollutant Discharge Elimination System (KPDES)</Program>
    <Related_x0020_Regulation xmlns="20c7d2fa-52dd-4805-8eb4-6c1693657881">
      <Url xmlns="20c7d2fa-52dd-4805-8eb4-6c1693657881" xsi:nil="true"/>
      <Description xmlns="20c7d2fa-52dd-4805-8eb4-6c1693657881" xsi:nil="true"/>
    </Related_x0020_Regulation>
    <Regulation_x0020_Period xmlns="20c7d2fa-52dd-4805-8eb4-6c1693657881" xsi:nil="true"/>
    <PublishingExpirationDate xmlns="http://schemas.microsoft.com/sharepoint/v3" xsi:nil="true"/>
    <Ext xmlns="20c7d2fa-52dd-4805-8eb4-6c1693657881">Word</Ext>
    <Description0 xmlns="20c7d2fa-52dd-4805-8eb4-6c1693657881">Notice of Intent for general permit coverage for storm water discharges associated with construction activities under the KPDES general permit</Description0>
    <Division xmlns="20c7d2fa-52dd-4805-8eb4-6c1693657881">Water</Division>
    <PublishingStartDate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2206347C8C1347B6B2CE2A772A0E73" ma:contentTypeVersion="12" ma:contentTypeDescription="Create a new document." ma:contentTypeScope="" ma:versionID="fe1701ae129fa1fdbc265e077ad25587">
  <xsd:schema xmlns:xsd="http://www.w3.org/2001/XMLSchema" xmlns:xs="http://www.w3.org/2001/XMLSchema" xmlns:p="http://schemas.microsoft.com/office/2006/metadata/properties" xmlns:ns1="http://schemas.microsoft.com/sharepoint/v3" xmlns:ns2="20c7d2fa-52dd-4805-8eb4-6c1693657881" targetNamespace="http://schemas.microsoft.com/office/2006/metadata/properties" ma:root="true" ma:fieldsID="fdbf40fbdf6244d19dbaf6f9db393935" ns1:_="" ns2:_="">
    <xsd:import namespace="http://schemas.microsoft.com/sharepoint/v3"/>
    <xsd:import namespace="20c7d2fa-52dd-4805-8eb4-6c169365788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_x0020_Name" minOccurs="0"/>
                <xsd:element ref="ns2:Description0" minOccurs="0"/>
                <xsd:element ref="ns2:Division" minOccurs="0"/>
                <xsd:element ref="ns2:Program" minOccurs="0"/>
                <xsd:element ref="ns2:Related_x0020_Regulation" minOccurs="0"/>
                <xsd:element ref="ns2:Regulation_x0020_Period" minOccurs="0"/>
                <xsd:element ref="ns2: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" nillable="true" ma:displayName="Scheduling Start Date" ma:internalName="PublishingStartDate">
      <xsd:simpleType>
        <xsd:restriction base="dms:Unknown"/>
      </xsd:simpleType>
    </xsd:element>
    <xsd:element name="PublishingExpirationDate" ma:index="3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7d2fa-52dd-4805-8eb4-6c1693657881" elementFormDefault="qualified">
    <xsd:import namespace="http://schemas.microsoft.com/office/2006/documentManagement/types"/>
    <xsd:import namespace="http://schemas.microsoft.com/office/infopath/2007/PartnerControls"/>
    <xsd:element name="Doc_x0020_Name" ma:index="4" nillable="true" ma:displayName="Doc Name" ma:description="Alternate Document Name" ma:internalName="Doc_x0020_Name">
      <xsd:simpleType>
        <xsd:restriction base="dms:Text">
          <xsd:maxLength value="255"/>
        </xsd:restriction>
      </xsd:simpleType>
    </xsd:element>
    <xsd:element name="Description0" ma:index="5" nillable="true" ma:displayName="Description" ma:internalName="Description0">
      <xsd:simpleType>
        <xsd:restriction base="dms:Note">
          <xsd:maxLength value="255"/>
        </xsd:restriction>
      </xsd:simpleType>
    </xsd:element>
    <xsd:element name="Division" ma:index="6" nillable="true" ma:displayName="Division" ma:format="Dropdown" ma:internalName="Division">
      <xsd:simpleType>
        <xsd:restriction base="dms:Choice">
          <xsd:enumeration value="Air Quality"/>
          <xsd:enumeration value="Compliance Assistance"/>
          <xsd:enumeration value="Waste Management"/>
          <xsd:enumeration value="Water"/>
          <xsd:enumeration value="Enforcement"/>
          <xsd:enumeration value="Environmental Program Support"/>
        </xsd:restriction>
      </xsd:simpleType>
    </xsd:element>
    <xsd:element name="Program" ma:index="7" nillable="true" ma:displayName="Program" ma:internalName="Program">
      <xsd:simpleType>
        <xsd:restriction base="dms:Text">
          <xsd:maxLength value="255"/>
        </xsd:restriction>
      </xsd:simpleType>
    </xsd:element>
    <xsd:element name="Related_x0020_Regulation" ma:index="8" nillable="true" ma:displayName="Related Regulation" ma:description="Reference to applicable or related regulation" ma:format="Hyperlink" ma:hidden="true" ma:internalName="Related_x0020_Regulat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gulation_x0020_Period" ma:index="9" nillable="true" ma:displayName="Regulation Period" ma:description="Regulation period for which the form is applicable" ma:hidden="true" ma:internalName="Regulation_x0020_Period" ma:readOnly="false">
      <xsd:simpleType>
        <xsd:restriction base="dms:Text">
          <xsd:maxLength value="255"/>
        </xsd:restriction>
      </xsd:simpleType>
    </xsd:element>
    <xsd:element name="Ext" ma:index="10" nillable="true" ma:displayName="Format" ma:default="PDF" ma:description="Format (file type) used for the document. Ex: Word, Excel, PDF" ma:format="Dropdown" ma:internalName="Ext">
      <xsd:simpleType>
        <xsd:restriction base="dms:Choice">
          <xsd:enumeration value="Word"/>
          <xsd:enumeration value="Excel"/>
          <xsd:enumeration value="PDF"/>
          <xsd:enumeration value="Online"/>
          <xsd:enumeration value="ZIP"/>
          <xsd:enumeration value="TX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AA9E3-C4BD-40F8-B63D-192E6D3B0E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74737-C2FC-46D1-AF0D-9340DE916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80FB4-B040-4A77-9784-157B253AAED1}">
  <ds:schemaRefs>
    <ds:schemaRef ds:uri="http://schemas.microsoft.com/office/2006/metadata/properties"/>
    <ds:schemaRef ds:uri="20c7d2fa-52dd-4805-8eb4-6c169365788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7167A55-BCBB-4CE1-A3AB-B8A4CC9630A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F20E4C-4B84-49C9-96AE-2A518F3C1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0c7d2fa-52dd-4805-8eb4-6c1693657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NOI-CM_May23.dot</Template>
  <TotalTime>29</TotalTime>
  <Pages>2</Pages>
  <Words>476</Words>
  <Characters>3504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Coal GP NOI  (NOI-CM)</vt:lpstr>
    </vt:vector>
  </TitlesOfParts>
  <Company>KY Division of Water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Coal GP NOI  (NOI-CM)</dc:title>
  <dc:creator>sowder</dc:creator>
  <cp:lastModifiedBy>Baase, Dawn L (EEC)</cp:lastModifiedBy>
  <cp:revision>9</cp:revision>
  <cp:lastPrinted>2012-02-03T20:29:00Z</cp:lastPrinted>
  <dcterms:created xsi:type="dcterms:W3CDTF">2021-03-11T15:51:00Z</dcterms:created>
  <dcterms:modified xsi:type="dcterms:W3CDTF">2025-08-15T18:04:00Z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51900.0000000000</vt:lpwstr>
  </property>
  <property fmtid="{D5CDD505-2E9C-101B-9397-08002B2CF9AE}" pid="3" name="ContentType">
    <vt:lpwstr>Document</vt:lpwstr>
  </property>
</Properties>
</file>